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EB6F01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E810 Driver in Linux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EB6F01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E810 Driver in Linux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6E7150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4763177" w:history="1">
            <w:r w:rsidR="006E7150" w:rsidRPr="00DE4120">
              <w:rPr>
                <w:rStyle w:val="ab"/>
                <w:noProof/>
              </w:rPr>
              <w:t>1.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_Toc154763177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6E7150" w:rsidRDefault="00B85A0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4763178" w:history="1">
            <w:r w:rsidR="006E7150" w:rsidRPr="00DE4120">
              <w:rPr>
                <w:rStyle w:val="ab"/>
                <w:noProof/>
              </w:rPr>
              <w:t>2.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Uninstallation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_Toc154763178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F05E88" w:rsidRDefault="00B03FDD" w:rsidP="00B03FDD">
      <w:pPr>
        <w:pStyle w:val="1"/>
      </w:pPr>
      <w:bookmarkStart w:id="0" w:name="_Toc154763177"/>
      <w:r>
        <w:lastRenderedPageBreak/>
        <w:t>Driver I</w:t>
      </w:r>
      <w:r w:rsidRPr="00B03FDD">
        <w:t>nstallation</w:t>
      </w:r>
      <w:bookmarkEnd w:id="0"/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operating system kernel</w:t>
      </w:r>
      <w:r>
        <w:t>.</w:t>
      </w:r>
    </w:p>
    <w:p w:rsidR="00B03FDD" w:rsidRDefault="00B03FDD" w:rsidP="00B03FDD">
      <w:pPr>
        <w:pStyle w:val="aa"/>
        <w:spacing w:line="360" w:lineRule="auto"/>
        <w:ind w:left="420" w:firstLineChars="0" w:firstLine="0"/>
      </w:pPr>
      <w:r>
        <w:t>#</w:t>
      </w:r>
      <w:proofErr w:type="spellStart"/>
      <w:r>
        <w:t>uname</w:t>
      </w:r>
      <w:proofErr w:type="spellEnd"/>
      <w:r>
        <w:t xml:space="preserve"> -a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driver version</w:t>
      </w:r>
      <w:r>
        <w:t>.</w:t>
      </w:r>
    </w:p>
    <w:p w:rsidR="007F648E" w:rsidRDefault="004114DD" w:rsidP="007F648E">
      <w:pPr>
        <w:adjustRightInd w:val="0"/>
        <w:snapToGrid w:val="0"/>
        <w:spacing w:line="360" w:lineRule="auto"/>
        <w:ind w:left="36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>
        <w:t>ice</w:t>
      </w:r>
      <w:r w:rsidR="00B03FDD">
        <w:rPr>
          <w:rFonts w:hint="eastAsia"/>
        </w:rPr>
        <w:t>|</w:t>
      </w:r>
      <w:r w:rsidR="007F648E">
        <w:t>grep</w:t>
      </w:r>
      <w:proofErr w:type="spellEnd"/>
      <w:r w:rsidR="007F648E">
        <w:t xml:space="preserve"> -</w:t>
      </w:r>
      <w:proofErr w:type="spellStart"/>
      <w:r w:rsidR="007F648E">
        <w:t>i</w:t>
      </w:r>
      <w:proofErr w:type="spellEnd"/>
      <w:r w:rsidR="007F648E">
        <w:t xml:space="preserve"> version</w:t>
      </w:r>
    </w:p>
    <w:p w:rsidR="00160164" w:rsidRDefault="00B03FDD" w:rsidP="004114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U</w:t>
      </w:r>
      <w:r>
        <w:t xml:space="preserve">pload the driver file </w:t>
      </w:r>
      <w:r w:rsidR="004114DD" w:rsidRPr="00B52BDA">
        <w:t>ice-&lt;</w:t>
      </w:r>
      <w:proofErr w:type="spellStart"/>
      <w:r w:rsidR="004114DD" w:rsidRPr="00B52BDA">
        <w:t>x.x.x</w:t>
      </w:r>
      <w:proofErr w:type="spellEnd"/>
      <w:r w:rsidR="004114DD" w:rsidRPr="00B52BDA">
        <w:t>&gt;*.rpm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t xml:space="preserve">uch as the </w:t>
      </w:r>
      <w:r>
        <w:rPr>
          <w:rFonts w:hint="eastAsia"/>
        </w:rPr>
        <w:t>/hom</w:t>
      </w:r>
      <w:r>
        <w:t>e directory</w:t>
      </w:r>
      <w:r w:rsidR="007F648E">
        <w:t>，</w:t>
      </w:r>
      <w:r w:rsidRPr="00B03FDD">
        <w:t>and execute the driver installation command under root user</w:t>
      </w:r>
      <w:r>
        <w:t>.</w:t>
      </w:r>
      <w:r w:rsidR="004114DD">
        <w:t xml:space="preserve"> </w:t>
      </w:r>
      <w:r w:rsidR="004114DD" w:rsidRPr="004114DD">
        <w:t xml:space="preserve">If the driver package also includes </w:t>
      </w:r>
      <w:proofErr w:type="spellStart"/>
      <w:r w:rsidR="004114DD" w:rsidRPr="001E17CD">
        <w:t>intel_auxiliary</w:t>
      </w:r>
      <w:proofErr w:type="spellEnd"/>
      <w:r w:rsidR="004114DD" w:rsidRPr="001E17CD">
        <w:t>-</w:t>
      </w:r>
      <w:r w:rsidR="004114DD" w:rsidRPr="00B52BDA">
        <w:t>&lt;</w:t>
      </w:r>
      <w:proofErr w:type="spellStart"/>
      <w:r w:rsidR="004114DD" w:rsidRPr="00B52BDA">
        <w:t>x.x.x</w:t>
      </w:r>
      <w:proofErr w:type="spellEnd"/>
      <w:r w:rsidR="004114DD" w:rsidRPr="00B52BDA">
        <w:t>&gt;*</w:t>
      </w:r>
      <w:r w:rsidR="004114DD" w:rsidRPr="001E17CD">
        <w:t>.rpm</w:t>
      </w:r>
      <w:r w:rsidR="004114DD" w:rsidRPr="004114DD">
        <w:t xml:space="preserve">, </w:t>
      </w:r>
      <w:r w:rsidR="004114DD">
        <w:t xml:space="preserve">install </w:t>
      </w:r>
      <w:proofErr w:type="spellStart"/>
      <w:r w:rsidR="004114DD" w:rsidRPr="001E17CD">
        <w:t>intel_auxiliary</w:t>
      </w:r>
      <w:proofErr w:type="spellEnd"/>
      <w:r w:rsidR="004114DD" w:rsidRPr="001E17CD">
        <w:t>-</w:t>
      </w:r>
      <w:r w:rsidR="004114DD" w:rsidRPr="00B52BDA">
        <w:t>&lt;</w:t>
      </w:r>
      <w:proofErr w:type="spellStart"/>
      <w:r w:rsidR="004114DD" w:rsidRPr="00B52BDA">
        <w:t>x.x.x</w:t>
      </w:r>
      <w:proofErr w:type="spellEnd"/>
      <w:r w:rsidR="004114DD" w:rsidRPr="00B52BDA">
        <w:t>&gt;*</w:t>
      </w:r>
      <w:r w:rsidR="004114DD" w:rsidRPr="001E17CD">
        <w:t>.rpm</w:t>
      </w:r>
      <w:r w:rsidR="004114DD">
        <w:t xml:space="preserve"> first</w:t>
      </w:r>
      <w:r w:rsidR="004114DD" w:rsidRPr="004114DD">
        <w:t>, then install the driver.</w:t>
      </w:r>
    </w:p>
    <w:p w:rsidR="007F648E" w:rsidRDefault="007F648E" w:rsidP="007F648E">
      <w:pPr>
        <w:pStyle w:val="aa"/>
        <w:spacing w:line="360" w:lineRule="auto"/>
        <w:ind w:firstLineChars="0" w:firstLine="0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 w:rsidR="004114DD" w:rsidRDefault="004114DD" w:rsidP="007F648E">
      <w:pPr>
        <w:pStyle w:val="aa"/>
        <w:spacing w:line="360" w:lineRule="auto"/>
        <w:ind w:firstLineChars="0" w:firstLine="0"/>
      </w:pPr>
      <w:r>
        <w:t xml:space="preserve">   #rpm </w:t>
      </w:r>
      <w:r>
        <w:rPr>
          <w:rFonts w:hint="eastAsia"/>
        </w:rPr>
        <w:t>-</w:t>
      </w:r>
      <w:proofErr w:type="spellStart"/>
      <w:r>
        <w:t>Uvh</w:t>
      </w:r>
      <w:proofErr w:type="spellEnd"/>
      <w:r>
        <w:t xml:space="preserve"> </w:t>
      </w:r>
      <w:proofErr w:type="spellStart"/>
      <w:r w:rsidRPr="001E17CD">
        <w:t>intel_auxiliary</w:t>
      </w:r>
      <w:proofErr w:type="spellEnd"/>
      <w:r w:rsidRPr="001E17CD">
        <w:t>-</w:t>
      </w:r>
      <w:r w:rsidRPr="00B52BDA">
        <w:t>&lt;</w:t>
      </w:r>
      <w:proofErr w:type="spellStart"/>
      <w:r w:rsidRPr="00B52BDA">
        <w:t>x.x.x</w:t>
      </w:r>
      <w:proofErr w:type="spellEnd"/>
      <w:r w:rsidRPr="00B52BDA">
        <w:t>&gt;*</w:t>
      </w:r>
      <w:r w:rsidRPr="001E17CD">
        <w:t>.rpm</w:t>
      </w:r>
    </w:p>
    <w:p w:rsidR="00160164" w:rsidRDefault="007F648E" w:rsidP="00160164">
      <w:pPr>
        <w:spacing w:line="360" w:lineRule="auto"/>
      </w:pPr>
      <w:r>
        <w:rPr>
          <w:rFonts w:hint="eastAsia"/>
        </w:rPr>
        <w:t xml:space="preserve"> </w:t>
      </w:r>
      <w:r>
        <w:t xml:space="preserve">  #</w:t>
      </w:r>
      <w:r w:rsidR="004114DD">
        <w:t>rpm -</w:t>
      </w:r>
      <w:proofErr w:type="spellStart"/>
      <w:r w:rsidR="004114DD">
        <w:t>Uvh</w:t>
      </w:r>
      <w:proofErr w:type="spellEnd"/>
      <w:r w:rsidR="004114DD">
        <w:t xml:space="preserve"> </w:t>
      </w:r>
      <w:r w:rsidR="004114DD" w:rsidRPr="00B52BDA">
        <w:t>ice-&lt;</w:t>
      </w:r>
      <w:proofErr w:type="spellStart"/>
      <w:r w:rsidR="004114DD" w:rsidRPr="00B52BDA">
        <w:t>x.x.x</w:t>
      </w:r>
      <w:proofErr w:type="spellEnd"/>
      <w:r w:rsidR="004114DD" w:rsidRPr="00B52BDA">
        <w:t>&gt;*.rpm</w:t>
      </w:r>
    </w:p>
    <w:p w:rsidR="007F648E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160164" w:rsidRDefault="005E1C0A" w:rsidP="00B03FDD">
      <w:pPr>
        <w:spacing w:line="360" w:lineRule="auto"/>
        <w:ind w:firstLineChars="200" w:firstLine="420"/>
      </w:pPr>
      <w:r>
        <w:t>#</w:t>
      </w:r>
      <w:proofErr w:type="spellStart"/>
      <w:r w:rsidR="004114DD">
        <w:t>modinfo</w:t>
      </w:r>
      <w:proofErr w:type="spellEnd"/>
      <w:r w:rsidR="004114DD">
        <w:t xml:space="preserve"> ice |</w:t>
      </w:r>
      <w:proofErr w:type="spellStart"/>
      <w:r w:rsidR="004114DD">
        <w:t>grep</w:t>
      </w:r>
      <w:proofErr w:type="spellEnd"/>
      <w:r w:rsidR="004114DD">
        <w:t xml:space="preserve"> -</w:t>
      </w:r>
      <w:proofErr w:type="spellStart"/>
      <w:r w:rsidR="004114DD">
        <w:t>i</w:t>
      </w:r>
      <w:proofErr w:type="spellEnd"/>
      <w:r w:rsidR="004114DD">
        <w:t xml:space="preserve"> version</w:t>
      </w:r>
    </w:p>
    <w:p w:rsidR="00D4431D" w:rsidRDefault="00B03FDD" w:rsidP="00B03FDD">
      <w:pPr>
        <w:pStyle w:val="1"/>
      </w:pPr>
      <w:bookmarkStart w:id="1" w:name="_Toc154763178"/>
      <w:r>
        <w:t>Driver U</w:t>
      </w:r>
      <w:r w:rsidRPr="00B03FDD">
        <w:t>ninstallation</w:t>
      </w:r>
      <w:bookmarkEnd w:id="1"/>
    </w:p>
    <w:p w:rsidR="00B03FDD" w:rsidRDefault="00B03FDD" w:rsidP="00B03FDD">
      <w:pPr>
        <w:pStyle w:val="aa"/>
        <w:numPr>
          <w:ilvl w:val="0"/>
          <w:numId w:val="18"/>
        </w:numPr>
        <w:ind w:firstLineChars="0"/>
      </w:pPr>
      <w:r>
        <w:t>Q</w:t>
      </w:r>
      <w:r w:rsidRPr="00B03FDD">
        <w:t>uery the name of the installed driver package</w:t>
      </w:r>
      <w:r>
        <w:t xml:space="preserve"> first.</w:t>
      </w:r>
    </w:p>
    <w:p w:rsidR="004114DD" w:rsidRDefault="004114DD" w:rsidP="004114DD">
      <w:pPr>
        <w:pStyle w:val="aa"/>
        <w:ind w:left="420" w:firstLineChars="0" w:firstLine="0"/>
      </w:pPr>
      <w:r>
        <w:rPr>
          <w:rFonts w:hint="eastAsia"/>
        </w:rPr>
        <w:t>#</w:t>
      </w:r>
      <w:r>
        <w:t xml:space="preserve">rpm </w:t>
      </w:r>
      <w:r>
        <w:rPr>
          <w:rFonts w:hint="eastAsia"/>
        </w:rPr>
        <w:t>-</w:t>
      </w:r>
      <w:proofErr w:type="spellStart"/>
      <w:r>
        <w:t>qa|grep</w:t>
      </w:r>
      <w:proofErr w:type="spellEnd"/>
      <w:r>
        <w:t xml:space="preserve"> ice</w:t>
      </w:r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D4431D" w:rsidP="00901C4D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6E7150">
        <w:t xml:space="preserve">rpm -e </w:t>
      </w:r>
      <w:r w:rsidR="006E7150">
        <w:rPr>
          <w:rFonts w:hint="eastAsia"/>
        </w:rPr>
        <w:t>+</w:t>
      </w:r>
      <w:r w:rsidR="006E7150" w:rsidRPr="006E7150">
        <w:t xml:space="preserve"> </w:t>
      </w:r>
      <w:r w:rsidR="006E7150">
        <w:t>d</w:t>
      </w:r>
      <w:r w:rsidR="006E7150" w:rsidRPr="006E7150">
        <w:t>river package name</w:t>
      </w:r>
      <w:bookmarkStart w:id="2" w:name="_GoBack"/>
      <w:bookmarkEnd w:id="2"/>
    </w:p>
    <w:p w:rsidR="00B63A1F" w:rsidRPr="00B63A1F" w:rsidRDefault="00B63A1F" w:rsidP="00B63A1F">
      <w:pPr>
        <w:numPr>
          <w:ilvl w:val="0"/>
          <w:numId w:val="18"/>
        </w:numPr>
        <w:spacing w:line="360" w:lineRule="auto"/>
      </w:pPr>
      <w:r w:rsidRPr="00B63A1F">
        <w:t>After rebooting, check if the driver version has successfully rolled back.</w:t>
      </w:r>
    </w:p>
    <w:p w:rsidR="00B63A1F" w:rsidRPr="00B63A1F" w:rsidRDefault="00B63A1F" w:rsidP="00B63A1F">
      <w:pPr>
        <w:spacing w:line="360" w:lineRule="auto"/>
        <w:ind w:left="420"/>
      </w:pPr>
      <w:r w:rsidRPr="00B63A1F">
        <w:t>#reboot</w:t>
      </w:r>
    </w:p>
    <w:p w:rsidR="00B63A1F" w:rsidRPr="00B63A1F" w:rsidRDefault="004114DD" w:rsidP="00B63A1F">
      <w:pPr>
        <w:spacing w:line="360" w:lineRule="auto"/>
        <w:ind w:left="420"/>
      </w:pPr>
      <w:r>
        <w:t xml:space="preserve"># </w:t>
      </w:r>
      <w:proofErr w:type="spellStart"/>
      <w:r>
        <w:t>modinfo</w:t>
      </w:r>
      <w:proofErr w:type="spellEnd"/>
      <w:r>
        <w:t xml:space="preserve"> </w:t>
      </w:r>
      <w:proofErr w:type="spellStart"/>
      <w:r>
        <w:t>ice</w:t>
      </w:r>
      <w:r w:rsidR="00B63A1F" w:rsidRPr="00B63A1F">
        <w:t>|grep</w:t>
      </w:r>
      <w:proofErr w:type="spellEnd"/>
      <w:r w:rsidR="00B63A1F" w:rsidRPr="00B63A1F">
        <w:t xml:space="preserve"> -</w:t>
      </w:r>
      <w:proofErr w:type="spellStart"/>
      <w:r w:rsidR="00B63A1F" w:rsidRPr="00B63A1F">
        <w:t>i</w:t>
      </w:r>
      <w:proofErr w:type="spellEnd"/>
      <w:r w:rsidR="00B63A1F" w:rsidRPr="00B63A1F">
        <w:t xml:space="preserve"> version</w:t>
      </w:r>
    </w:p>
    <w:p w:rsidR="00B63A1F" w:rsidRPr="00D4431D" w:rsidRDefault="00B63A1F" w:rsidP="00B63A1F">
      <w:pPr>
        <w:pStyle w:val="aa"/>
        <w:spacing w:line="360" w:lineRule="auto"/>
        <w:ind w:left="420" w:firstLineChars="0" w:firstLine="0"/>
      </w:pPr>
    </w:p>
    <w:sectPr w:rsidR="00B63A1F" w:rsidRPr="00D443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A07" w:rsidRDefault="00B85A07">
      <w:r>
        <w:separator/>
      </w:r>
    </w:p>
  </w:endnote>
  <w:endnote w:type="continuationSeparator" w:id="0">
    <w:p w:rsidR="00B85A07" w:rsidRDefault="00B8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6F01">
      <w:rPr>
        <w:rStyle w:val="a9"/>
        <w:noProof/>
      </w:rPr>
      <w:t>3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A07" w:rsidRDefault="00B85A07">
      <w:r>
        <w:separator/>
      </w:r>
    </w:p>
  </w:footnote>
  <w:footnote w:type="continuationSeparator" w:id="0">
    <w:p w:rsidR="00B85A07" w:rsidRDefault="00B85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4105EF6"/>
    <w:multiLevelType w:val="hybridMultilevel"/>
    <w:tmpl w:val="29724A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6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6"/>
  </w:num>
  <w:num w:numId="10">
    <w:abstractNumId w:val="16"/>
  </w:num>
  <w:num w:numId="11">
    <w:abstractNumId w:val="3"/>
  </w:num>
  <w:num w:numId="12">
    <w:abstractNumId w:val="17"/>
  </w:num>
  <w:num w:numId="13">
    <w:abstractNumId w:val="12"/>
  </w:num>
  <w:num w:numId="14">
    <w:abstractNumId w:val="9"/>
  </w:num>
  <w:num w:numId="15">
    <w:abstractNumId w:val="5"/>
  </w:num>
  <w:num w:numId="16">
    <w:abstractNumId w:val="10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92939"/>
    <w:rsid w:val="000C755A"/>
    <w:rsid w:val="00126145"/>
    <w:rsid w:val="00160164"/>
    <w:rsid w:val="001767E6"/>
    <w:rsid w:val="00190A8D"/>
    <w:rsid w:val="001B21A1"/>
    <w:rsid w:val="001B7F35"/>
    <w:rsid w:val="00200F29"/>
    <w:rsid w:val="0020152D"/>
    <w:rsid w:val="00203A5B"/>
    <w:rsid w:val="00232BB8"/>
    <w:rsid w:val="002333B7"/>
    <w:rsid w:val="00244D42"/>
    <w:rsid w:val="00245CC0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14DD"/>
    <w:rsid w:val="00413229"/>
    <w:rsid w:val="00427917"/>
    <w:rsid w:val="00432B82"/>
    <w:rsid w:val="00440E97"/>
    <w:rsid w:val="0046088D"/>
    <w:rsid w:val="0048006F"/>
    <w:rsid w:val="00490E2E"/>
    <w:rsid w:val="004A44E8"/>
    <w:rsid w:val="004C63EE"/>
    <w:rsid w:val="004C7BFA"/>
    <w:rsid w:val="004D027C"/>
    <w:rsid w:val="004D79CC"/>
    <w:rsid w:val="0051029C"/>
    <w:rsid w:val="00553C21"/>
    <w:rsid w:val="005D680C"/>
    <w:rsid w:val="005E1C0A"/>
    <w:rsid w:val="005F56A6"/>
    <w:rsid w:val="005F69E4"/>
    <w:rsid w:val="00620346"/>
    <w:rsid w:val="006329E5"/>
    <w:rsid w:val="00633B56"/>
    <w:rsid w:val="006365E2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648E"/>
    <w:rsid w:val="0084517B"/>
    <w:rsid w:val="008565D7"/>
    <w:rsid w:val="00861D02"/>
    <w:rsid w:val="00872250"/>
    <w:rsid w:val="008F1FCD"/>
    <w:rsid w:val="00901C4D"/>
    <w:rsid w:val="0090523B"/>
    <w:rsid w:val="00940362"/>
    <w:rsid w:val="0096003B"/>
    <w:rsid w:val="00971DDC"/>
    <w:rsid w:val="00981007"/>
    <w:rsid w:val="00992DCD"/>
    <w:rsid w:val="009D1994"/>
    <w:rsid w:val="009D4FF5"/>
    <w:rsid w:val="009D6233"/>
    <w:rsid w:val="009E748B"/>
    <w:rsid w:val="00A22250"/>
    <w:rsid w:val="00A23074"/>
    <w:rsid w:val="00A54B22"/>
    <w:rsid w:val="00A95088"/>
    <w:rsid w:val="00AC4276"/>
    <w:rsid w:val="00AC5B03"/>
    <w:rsid w:val="00AE7865"/>
    <w:rsid w:val="00AF4632"/>
    <w:rsid w:val="00B03FDD"/>
    <w:rsid w:val="00B12666"/>
    <w:rsid w:val="00B27109"/>
    <w:rsid w:val="00B63A1F"/>
    <w:rsid w:val="00B71A2E"/>
    <w:rsid w:val="00B73809"/>
    <w:rsid w:val="00B8200F"/>
    <w:rsid w:val="00B85A07"/>
    <w:rsid w:val="00BA519B"/>
    <w:rsid w:val="00BC2170"/>
    <w:rsid w:val="00BC3788"/>
    <w:rsid w:val="00BC7A53"/>
    <w:rsid w:val="00C40AF0"/>
    <w:rsid w:val="00C50168"/>
    <w:rsid w:val="00C5020E"/>
    <w:rsid w:val="00CB11CD"/>
    <w:rsid w:val="00D02B81"/>
    <w:rsid w:val="00D245FF"/>
    <w:rsid w:val="00D4431D"/>
    <w:rsid w:val="00D85273"/>
    <w:rsid w:val="00DA12AB"/>
    <w:rsid w:val="00E153F6"/>
    <w:rsid w:val="00E1669B"/>
    <w:rsid w:val="00E26FED"/>
    <w:rsid w:val="00E43842"/>
    <w:rsid w:val="00E5381C"/>
    <w:rsid w:val="00E715BB"/>
    <w:rsid w:val="00E943EE"/>
    <w:rsid w:val="00EB6F01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3CF5339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qFormat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975</TotalTime>
  <Pages>3</Pages>
  <Words>165</Words>
  <Characters>945</Characters>
  <Application>Microsoft Office Word</Application>
  <DocSecurity>0</DocSecurity>
  <Lines>7</Lines>
  <Paragraphs>2</Paragraphs>
  <ScaleCrop>false</ScaleCrop>
  <Company>zte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36</cp:revision>
  <cp:lastPrinted>2113-01-01T00:00:00Z</cp:lastPrinted>
  <dcterms:created xsi:type="dcterms:W3CDTF">2023-10-26T08:23:00Z</dcterms:created>
  <dcterms:modified xsi:type="dcterms:W3CDTF">2024-01-25T05:46:00Z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